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50051172"/>
      <w:bookmarkEnd w:id="0"/>
      <w:bookmarkStart w:id="1" w:name="_Hlt448930105"/>
      <w:bookmarkEnd w:id="1"/>
      <w:bookmarkStart w:id="2" w:name="_Hlt450039480"/>
      <w:bookmarkEnd w:id="2"/>
      <w:bookmarkStart w:id="3" w:name="_Hlt450066085"/>
      <w:bookmarkEnd w:id="3"/>
      <w:bookmarkStart w:id="4" w:name="_Hlt450066087"/>
      <w:bookmarkEnd w:id="4"/>
      <w:bookmarkStart w:id="5" w:name="_Hlt449016246"/>
      <w:bookmarkEnd w:id="5"/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WG4</w:t>
      </w:r>
      <w:r>
        <w:rPr>
          <w:b/>
          <w:sz w:val="24"/>
        </w:rPr>
        <w:t xml:space="preserve"> Meeting </w:t>
      </w:r>
      <w:r>
        <w:rPr>
          <w:rFonts w:hint="eastAsia" w:eastAsia="宋体"/>
          <w:b/>
          <w:sz w:val="24"/>
          <w:lang w:val="en-US" w:eastAsia="zh-CN"/>
        </w:rPr>
        <w:t>#8</w:t>
      </w:r>
      <w:r>
        <w:rPr>
          <w:rFonts w:hint="eastAsia"/>
          <w:b/>
          <w:sz w:val="24"/>
          <w:lang w:val="en-US" w:eastAsia="zh-CN"/>
        </w:rPr>
        <w:t>8b</w:t>
      </w:r>
      <w:bookmarkStart w:id="10" w:name="_GoBack"/>
      <w:bookmarkEnd w:id="10"/>
      <w:r>
        <w:rPr>
          <w:rFonts w:hint="eastAsia"/>
          <w:b/>
          <w:sz w:val="24"/>
          <w:lang w:val="en-US" w:eastAsia="zh-CN"/>
        </w:rPr>
        <w:t>is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2439</w:t>
      </w:r>
    </w:p>
    <w:p>
      <w:pPr>
        <w:pStyle w:val="78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  <w:lang w:val="en-US" w:eastAsia="zh-CN"/>
        </w:rPr>
        <w:t>Chengdu</w:t>
      </w:r>
      <w:r>
        <w:rPr>
          <w:rFonts w:hint="eastAsia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China</w:t>
      </w:r>
      <w:r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8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b/>
          <w:sz w:val="24"/>
          <w:szCs w:val="24"/>
          <w:lang w:eastAsia="zh-CN"/>
        </w:rPr>
        <w:t xml:space="preserve"> –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12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szCs w:val="24"/>
          <w:lang w:val="en-US" w:eastAsia="zh-CN"/>
        </w:rPr>
        <w:t xml:space="preserve"> Oct</w:t>
      </w:r>
      <w:r>
        <w:rPr>
          <w:b/>
          <w:sz w:val="24"/>
          <w:szCs w:val="24"/>
          <w:lang w:eastAsia="zh-CN"/>
        </w:rPr>
        <w:t>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38.113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15.3.0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7"/>
            <w:bookmarkStart w:id="7" w:name="_Hlt497798708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</w:tblPrEx>
        <w:tc>
          <w:tcPr>
            <w:tcW w:w="9641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draft</w:t>
            </w:r>
            <w:r>
              <w:rPr>
                <w:rFonts w:hint="eastAsia" w:ascii="Arial" w:hAnsi="Arial" w:eastAsia="宋体" w:cs="Arial"/>
                <w:lang w:val="en-US" w:eastAsia="zh-CN"/>
              </w:rPr>
              <w:t>CR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hint="eastAsia" w:ascii="Arial" w:hAnsi="Arial" w:eastAsia="宋体" w:cs="Arial"/>
                <w:lang w:val="en-US" w:eastAsia="zh-CN"/>
              </w:rPr>
              <w:t>to</w:t>
            </w:r>
            <w:r>
              <w:rPr>
                <w:rFonts w:ascii="Arial" w:hAnsi="Arial"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 editorial clean up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vertAlign w:val="subscript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To</w:t>
            </w:r>
            <w:r>
              <w:rPr>
                <w:rFonts w:hint="eastAsia"/>
                <w:color w:val="000000"/>
                <w:lang w:val="en-US" w:eastAsia="zh-CN"/>
              </w:rPr>
              <w:t xml:space="preserve"> clean up editorial mistakes in the spec.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 w:leftChars="0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Editorial corrections applied.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Misunderstanding of the spec.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3, 4, 5, 6,7,8, 9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65"/>
        <w:framePr w:vAnchor="margin" w:hAnchor="text" w:yAlign="inline"/>
      </w:pP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B328A"/>
    <w:multiLevelType w:val="multilevel"/>
    <w:tmpl w:val="534B328A"/>
    <w:lvl w:ilvl="0" w:tentative="0">
      <w:start w:val="1"/>
      <w:numFmt w:val="decimal"/>
      <w:pStyle w:val="85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entative="0">
      <w:start w:val="0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doNotDisplayPageBoundaries w:val="1"/>
  <w:bordersDoNotSurroundHeader w:val="1"/>
  <w:bordersDoNotSurroundFooter w:val="1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A26"/>
    <w:rsid w:val="00022E4A"/>
    <w:rsid w:val="00072D49"/>
    <w:rsid w:val="000A6394"/>
    <w:rsid w:val="000B64AB"/>
    <w:rsid w:val="000C038A"/>
    <w:rsid w:val="000C6598"/>
    <w:rsid w:val="00107586"/>
    <w:rsid w:val="00145D43"/>
    <w:rsid w:val="00192C46"/>
    <w:rsid w:val="001A7B60"/>
    <w:rsid w:val="001B6CDD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5351C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C6639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17B6CA0"/>
    <w:rsid w:val="02550384"/>
    <w:rsid w:val="02616BF6"/>
    <w:rsid w:val="030E4FD5"/>
    <w:rsid w:val="03817CB2"/>
    <w:rsid w:val="03A33019"/>
    <w:rsid w:val="04984461"/>
    <w:rsid w:val="05391EAC"/>
    <w:rsid w:val="065034E0"/>
    <w:rsid w:val="06D21681"/>
    <w:rsid w:val="071904FA"/>
    <w:rsid w:val="087E415B"/>
    <w:rsid w:val="08B6224F"/>
    <w:rsid w:val="0A44327C"/>
    <w:rsid w:val="0AD3623D"/>
    <w:rsid w:val="0AFD380A"/>
    <w:rsid w:val="0B0B1E69"/>
    <w:rsid w:val="0B243AC7"/>
    <w:rsid w:val="0B360DE4"/>
    <w:rsid w:val="0DB16C7D"/>
    <w:rsid w:val="0E81201E"/>
    <w:rsid w:val="0F847B71"/>
    <w:rsid w:val="104C3BB9"/>
    <w:rsid w:val="119470BA"/>
    <w:rsid w:val="12A34FCB"/>
    <w:rsid w:val="12CB4506"/>
    <w:rsid w:val="15516894"/>
    <w:rsid w:val="176A74A9"/>
    <w:rsid w:val="18E35EA8"/>
    <w:rsid w:val="18ED372D"/>
    <w:rsid w:val="1D5639A9"/>
    <w:rsid w:val="1DC16CF0"/>
    <w:rsid w:val="218D057C"/>
    <w:rsid w:val="22890A5F"/>
    <w:rsid w:val="22A21242"/>
    <w:rsid w:val="244E42A3"/>
    <w:rsid w:val="24AA4087"/>
    <w:rsid w:val="25D50EE4"/>
    <w:rsid w:val="29525484"/>
    <w:rsid w:val="29F4070C"/>
    <w:rsid w:val="2B1E3BCC"/>
    <w:rsid w:val="2B3E7306"/>
    <w:rsid w:val="2B58295D"/>
    <w:rsid w:val="2EA71936"/>
    <w:rsid w:val="2FA1270F"/>
    <w:rsid w:val="2FB81139"/>
    <w:rsid w:val="35D10133"/>
    <w:rsid w:val="35D850E1"/>
    <w:rsid w:val="36F953AB"/>
    <w:rsid w:val="38C80A94"/>
    <w:rsid w:val="392D23C3"/>
    <w:rsid w:val="3AC14878"/>
    <w:rsid w:val="3C04720C"/>
    <w:rsid w:val="442173BD"/>
    <w:rsid w:val="45A036F1"/>
    <w:rsid w:val="484A7E14"/>
    <w:rsid w:val="49270F4A"/>
    <w:rsid w:val="4C153A14"/>
    <w:rsid w:val="4F4062A6"/>
    <w:rsid w:val="50681AA0"/>
    <w:rsid w:val="51EA5792"/>
    <w:rsid w:val="53C446F6"/>
    <w:rsid w:val="53CF691B"/>
    <w:rsid w:val="578A455A"/>
    <w:rsid w:val="57ED51AC"/>
    <w:rsid w:val="57FC0FE1"/>
    <w:rsid w:val="585B140E"/>
    <w:rsid w:val="59CD495F"/>
    <w:rsid w:val="5C526C07"/>
    <w:rsid w:val="5D0F046E"/>
    <w:rsid w:val="5DD56DEA"/>
    <w:rsid w:val="60523976"/>
    <w:rsid w:val="60EB665B"/>
    <w:rsid w:val="61BA3125"/>
    <w:rsid w:val="61BE1358"/>
    <w:rsid w:val="61F17199"/>
    <w:rsid w:val="679B5E5A"/>
    <w:rsid w:val="6A644E23"/>
    <w:rsid w:val="6A6F56DC"/>
    <w:rsid w:val="6AB245F1"/>
    <w:rsid w:val="6B71347E"/>
    <w:rsid w:val="6CB36258"/>
    <w:rsid w:val="6EC24025"/>
    <w:rsid w:val="700546CB"/>
    <w:rsid w:val="72D76F27"/>
    <w:rsid w:val="735E0307"/>
    <w:rsid w:val="76A824FF"/>
    <w:rsid w:val="76D76D84"/>
    <w:rsid w:val="78D36F63"/>
    <w:rsid w:val="7A71702D"/>
    <w:rsid w:val="7C92212F"/>
    <w:rsid w:val="7DFF1FAE"/>
    <w:rsid w:val="7F067635"/>
    <w:rsid w:val="7F9D429F"/>
    <w:rsid w:val="7FA63317"/>
    <w:rsid w:val="7FD8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  <w:style w:type="paragraph" w:customStyle="1" w:styleId="85">
    <w:name w:val="参考文献"/>
    <w:basedOn w:val="1"/>
    <w:qFormat/>
    <w:uiPriority w:val="0"/>
    <w:pPr>
      <w:keepLines/>
      <w:numPr>
        <w:ilvl w:val="0"/>
        <w:numId w:val="1"/>
      </w:numPr>
      <w:spacing w:after="0"/>
    </w:pPr>
    <w:rPr>
      <w:rFonts w:eastAsia="MS Mincho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502</Words>
  <Characters>2864</Characters>
  <Lines>23</Lines>
  <Paragraphs>6</Paragraphs>
  <TotalTime>23</TotalTime>
  <ScaleCrop>false</ScaleCrop>
  <LinksUpToDate>false</LinksUpToDate>
  <CharactersWithSpaces>3360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RZ ZTE</cp:lastModifiedBy>
  <dcterms:modified xsi:type="dcterms:W3CDTF">2018-09-28T03:06:19Z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